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179D5" w14:textId="77777777" w:rsidR="00A877D8" w:rsidRDefault="00A877D8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A1BC8D4" w14:textId="75C68E0B" w:rsidR="0095771C" w:rsidRDefault="0095771C" w:rsidP="0095771C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97F6F">
        <w:rPr>
          <w:rFonts w:ascii="Corbel" w:hAnsi="Corbel"/>
          <w:bCs/>
          <w:i/>
        </w:rPr>
        <w:t>Załącznik nr 1.5 do Zarządzenia Rektora UR nr 61/2025</w:t>
      </w:r>
    </w:p>
    <w:p w14:paraId="748EDE27" w14:textId="77777777" w:rsidR="00303C50" w:rsidRPr="00E960BB" w:rsidRDefault="00303C50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76F44EC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57FC386" w14:textId="7A7CD6DD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83626">
        <w:rPr>
          <w:rFonts w:ascii="Corbel" w:hAnsi="Corbel"/>
          <w:i/>
          <w:smallCaps/>
          <w:sz w:val="24"/>
          <w:szCs w:val="24"/>
        </w:rPr>
        <w:t>202</w:t>
      </w:r>
      <w:r w:rsidR="00B06D95">
        <w:rPr>
          <w:rFonts w:ascii="Corbel" w:hAnsi="Corbel"/>
          <w:i/>
          <w:smallCaps/>
          <w:sz w:val="24"/>
          <w:szCs w:val="24"/>
        </w:rPr>
        <w:t>5</w:t>
      </w:r>
      <w:r w:rsidR="00783626">
        <w:rPr>
          <w:rFonts w:ascii="Corbel" w:hAnsi="Corbel"/>
          <w:i/>
          <w:smallCaps/>
          <w:sz w:val="24"/>
          <w:szCs w:val="24"/>
        </w:rPr>
        <w:t>-202</w:t>
      </w:r>
      <w:r w:rsidR="00B06D95">
        <w:rPr>
          <w:rFonts w:ascii="Corbel" w:hAnsi="Corbel"/>
          <w:i/>
          <w:smallCaps/>
          <w:sz w:val="24"/>
          <w:szCs w:val="24"/>
        </w:rPr>
        <w:t>8</w:t>
      </w:r>
    </w:p>
    <w:p w14:paraId="0867EB60" w14:textId="5393151C" w:rsidR="001075BD" w:rsidRDefault="001075BD" w:rsidP="00E94EA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2345B8">
        <w:rPr>
          <w:rFonts w:ascii="Corbel" w:hAnsi="Corbel"/>
          <w:sz w:val="20"/>
          <w:szCs w:val="20"/>
        </w:rPr>
        <w:t xml:space="preserve">Rok akademicki: </w:t>
      </w:r>
      <w:r>
        <w:rPr>
          <w:rFonts w:ascii="Corbel" w:hAnsi="Corbel"/>
          <w:sz w:val="20"/>
          <w:szCs w:val="20"/>
        </w:rPr>
        <w:t>202</w:t>
      </w:r>
      <w:r w:rsidR="00B06D95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</w:t>
      </w:r>
      <w:r w:rsidR="00783626">
        <w:rPr>
          <w:rFonts w:ascii="Corbel" w:hAnsi="Corbel"/>
          <w:sz w:val="20"/>
          <w:szCs w:val="20"/>
        </w:rPr>
        <w:t>2</w:t>
      </w:r>
      <w:r w:rsidR="00B06D95">
        <w:rPr>
          <w:rFonts w:ascii="Corbel" w:hAnsi="Corbel"/>
          <w:sz w:val="20"/>
          <w:szCs w:val="20"/>
        </w:rPr>
        <w:t>8</w:t>
      </w:r>
    </w:p>
    <w:p w14:paraId="15BD719B" w14:textId="77777777" w:rsidR="00E94EA8" w:rsidRPr="002345B8" w:rsidRDefault="00E94EA8" w:rsidP="00E94EA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1FBC15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0E42BA" w14:textId="77777777" w:rsidTr="00B06D95">
        <w:tc>
          <w:tcPr>
            <w:tcW w:w="2694" w:type="dxa"/>
            <w:vAlign w:val="center"/>
          </w:tcPr>
          <w:p w14:paraId="0D9E7402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D52C39" w14:textId="77777777" w:rsidR="0085747A" w:rsidRPr="009C54AE" w:rsidRDefault="00832B99" w:rsidP="001F2B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</w:t>
            </w:r>
            <w:r w:rsidR="001F2BEC">
              <w:rPr>
                <w:rFonts w:ascii="Corbel" w:hAnsi="Corbel"/>
                <w:b w:val="0"/>
                <w:sz w:val="24"/>
                <w:szCs w:val="24"/>
              </w:rPr>
              <w:t xml:space="preserve"> biznesowych</w:t>
            </w:r>
          </w:p>
        </w:tc>
      </w:tr>
      <w:tr w:rsidR="0085747A" w:rsidRPr="00D90937" w14:paraId="07A1CDA3" w14:textId="77777777" w:rsidTr="00B06D95">
        <w:tc>
          <w:tcPr>
            <w:tcW w:w="2694" w:type="dxa"/>
            <w:vAlign w:val="center"/>
          </w:tcPr>
          <w:p w14:paraId="1922A001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6061164F" w14:textId="53E22445" w:rsidR="0085747A" w:rsidRPr="00D90937" w:rsidRDefault="008C29C8" w:rsidP="164DEC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164DEC0A">
              <w:rPr>
                <w:rFonts w:ascii="Corbel" w:hAnsi="Corbel"/>
                <w:b w:val="0"/>
                <w:sz w:val="24"/>
                <w:szCs w:val="24"/>
                <w:lang w:val="en-US"/>
              </w:rPr>
              <w:t>E/I/EUB/C-1.11a</w:t>
            </w:r>
          </w:p>
        </w:tc>
      </w:tr>
      <w:tr w:rsidR="00B06D95" w:rsidRPr="009C54AE" w14:paraId="79257871" w14:textId="77777777" w:rsidTr="00B06D95">
        <w:tc>
          <w:tcPr>
            <w:tcW w:w="2694" w:type="dxa"/>
            <w:vAlign w:val="center"/>
          </w:tcPr>
          <w:p w14:paraId="655AA022" w14:textId="77777777" w:rsidR="00B06D95" w:rsidRPr="009C54AE" w:rsidRDefault="00B06D95" w:rsidP="00B06D9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0BE21D9" w14:textId="316B5F01" w:rsidR="00B06D95" w:rsidRPr="009C54AE" w:rsidRDefault="00B06D95" w:rsidP="00B06D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307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06D95" w:rsidRPr="009C54AE" w14:paraId="74C8738F" w14:textId="77777777" w:rsidTr="00B06D95">
        <w:tc>
          <w:tcPr>
            <w:tcW w:w="2694" w:type="dxa"/>
            <w:vAlign w:val="center"/>
          </w:tcPr>
          <w:p w14:paraId="2D8A757F" w14:textId="77777777" w:rsidR="00B06D95" w:rsidRPr="002623F7" w:rsidRDefault="00B06D95" w:rsidP="00B06D9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3CA5916" w14:textId="4FAE7A07" w:rsidR="00B06D95" w:rsidRPr="009C54AE" w:rsidRDefault="00B06D95" w:rsidP="00B06D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307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31C76" w:rsidRPr="009C54AE" w14:paraId="37B585F7" w14:textId="77777777" w:rsidTr="00B06D95">
        <w:tc>
          <w:tcPr>
            <w:tcW w:w="2694" w:type="dxa"/>
            <w:vAlign w:val="center"/>
          </w:tcPr>
          <w:p w14:paraId="49063B9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291FCC" w14:textId="77777777" w:rsidR="00C31C76" w:rsidRPr="009C54AE" w:rsidRDefault="00724148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31C76" w:rsidRPr="009C54AE" w14:paraId="67A11F6E" w14:textId="77777777" w:rsidTr="00B06D95">
        <w:tc>
          <w:tcPr>
            <w:tcW w:w="2694" w:type="dxa"/>
            <w:vAlign w:val="center"/>
          </w:tcPr>
          <w:p w14:paraId="49E118B1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5B7D0E79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94EA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C31C76" w:rsidRPr="009C54AE" w14:paraId="459EF97D" w14:textId="77777777" w:rsidTr="00B06D95">
        <w:tc>
          <w:tcPr>
            <w:tcW w:w="2694" w:type="dxa"/>
            <w:vAlign w:val="center"/>
          </w:tcPr>
          <w:p w14:paraId="2B3FB93F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6B26A25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78C02147" w14:textId="77777777" w:rsidTr="00B06D95">
        <w:tc>
          <w:tcPr>
            <w:tcW w:w="2694" w:type="dxa"/>
            <w:vAlign w:val="center"/>
          </w:tcPr>
          <w:p w14:paraId="7ED60766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E6CFD5" w14:textId="77777777" w:rsidR="00C31C76" w:rsidRPr="009C54AE" w:rsidRDefault="0088030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FA5CDA5" w14:textId="77777777" w:rsidTr="00B06D95">
        <w:tc>
          <w:tcPr>
            <w:tcW w:w="2694" w:type="dxa"/>
            <w:vAlign w:val="center"/>
          </w:tcPr>
          <w:p w14:paraId="7DC9873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5554DF" w14:textId="77777777" w:rsidR="00C31C76" w:rsidRPr="009C54AE" w:rsidRDefault="00D1172B" w:rsidP="001756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31C76" w:rsidRPr="009C54AE" w14:paraId="501684E9" w14:textId="77777777" w:rsidTr="00B06D95">
        <w:tc>
          <w:tcPr>
            <w:tcW w:w="2694" w:type="dxa"/>
            <w:vAlign w:val="center"/>
          </w:tcPr>
          <w:p w14:paraId="76CF1C96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88AB0B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36597EC" w14:textId="77777777" w:rsidTr="00B06D95">
        <w:tc>
          <w:tcPr>
            <w:tcW w:w="2694" w:type="dxa"/>
            <w:vAlign w:val="center"/>
          </w:tcPr>
          <w:p w14:paraId="0AF5B62B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5A39BC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051AFBFD" w14:textId="77777777" w:rsidTr="00B06D95">
        <w:tc>
          <w:tcPr>
            <w:tcW w:w="2694" w:type="dxa"/>
            <w:vAlign w:val="center"/>
          </w:tcPr>
          <w:p w14:paraId="3B81FC2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B3E9BF" w14:textId="77777777" w:rsidR="00C31C76" w:rsidRPr="009C54AE" w:rsidRDefault="00D1172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 xml:space="preserve">dr  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inż.</w:t>
            </w:r>
            <w:proofErr w:type="gramEnd"/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Roman Chorób</w:t>
            </w:r>
          </w:p>
        </w:tc>
      </w:tr>
      <w:tr w:rsidR="00C31C76" w:rsidRPr="009C54AE" w14:paraId="5DE4F611" w14:textId="77777777" w:rsidTr="00B06D95">
        <w:tc>
          <w:tcPr>
            <w:tcW w:w="2694" w:type="dxa"/>
            <w:vAlign w:val="center"/>
          </w:tcPr>
          <w:p w14:paraId="7741C3D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031262" w14:textId="77777777" w:rsidR="00C31C76" w:rsidRPr="009C54AE" w:rsidRDefault="008B4017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dr  inż.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Roman Chorób</w:t>
            </w:r>
          </w:p>
        </w:tc>
      </w:tr>
    </w:tbl>
    <w:p w14:paraId="33C0DA6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0888187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1F15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2DFB81E1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DC4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0FED7D4C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81BC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DAD2" w14:textId="66F8AA58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75B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D07E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3CC7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7151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EDCC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5584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A1C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5378E6F5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BFF" w14:textId="77777777" w:rsidR="00015B8F" w:rsidRPr="009C54AE" w:rsidRDefault="00EB51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15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0E31" w14:textId="2B8A3D9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2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E03" w14:textId="7169AB09" w:rsidR="00015B8F" w:rsidRPr="009C54AE" w:rsidRDefault="00E361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333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EE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26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4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2755" w14:textId="77777777" w:rsidR="00015B8F" w:rsidRPr="009C54AE" w:rsidRDefault="001756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41213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A51201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>.  Sposób</w:t>
      </w:r>
      <w:proofErr w:type="gramEnd"/>
      <w:r w:rsidRPr="009C54AE">
        <w:rPr>
          <w:rFonts w:ascii="Corbel" w:hAnsi="Corbel"/>
          <w:smallCaps w:val="0"/>
          <w:szCs w:val="24"/>
        </w:rPr>
        <w:t xml:space="preserve"> realizacji zajęć  </w:t>
      </w:r>
    </w:p>
    <w:p w14:paraId="2F08F68A" w14:textId="77777777" w:rsidR="00CD1D5C" w:rsidRPr="005C5ADE" w:rsidRDefault="00CD1D5C" w:rsidP="00CD1D5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C5ADE">
        <w:rPr>
          <w:rStyle w:val="normaltextrun"/>
          <w:rFonts w:ascii="Wingdings" w:eastAsia="Wingdings" w:hAnsi="Wingdings" w:cs="Wingdings"/>
        </w:rPr>
        <w:t></w:t>
      </w:r>
      <w:r w:rsidRPr="005C5ADE">
        <w:rPr>
          <w:rStyle w:val="normaltextrun"/>
          <w:rFonts w:ascii="Corbel" w:hAnsi="Corbel" w:cs="Segoe UI"/>
        </w:rPr>
        <w:t> </w:t>
      </w:r>
      <w:r w:rsidRPr="005C5ADE">
        <w:rPr>
          <w:rFonts w:ascii="Corbel" w:hAnsi="Corbel"/>
        </w:rPr>
        <w:t>zajęcia w formie tradycyjnej (lub zdalnie z wykorzystaniem platformy Ms </w:t>
      </w:r>
      <w:r w:rsidRPr="005C5ADE">
        <w:rPr>
          <w:rStyle w:val="spellingerror"/>
          <w:rFonts w:ascii="Corbel" w:hAnsi="Corbel"/>
        </w:rPr>
        <w:t>Teams)</w:t>
      </w:r>
      <w:r w:rsidRPr="005C5AD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5E6E47A" w14:textId="77777777" w:rsidR="00CD1D5C" w:rsidRDefault="00CD1D5C" w:rsidP="00CD1D5C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40250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E48B7C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05C7CC66" w14:textId="77777777" w:rsidR="00E22FBC" w:rsidRPr="009C54AE" w:rsidRDefault="0042714F" w:rsidP="00D117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5CF908F2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D905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8C72E6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E110FA" w14:textId="77777777" w:rsidTr="00745302">
        <w:tc>
          <w:tcPr>
            <w:tcW w:w="9670" w:type="dxa"/>
          </w:tcPr>
          <w:p w14:paraId="2C4BCC15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F552E5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E0CD8D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3A684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 xml:space="preserve">uczenia </w:t>
      </w:r>
      <w:proofErr w:type="gramStart"/>
      <w:r w:rsidR="000903A5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23C00F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2A8C9B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4DE1FA8" w14:textId="77777777" w:rsidTr="00923D7D">
        <w:tc>
          <w:tcPr>
            <w:tcW w:w="851" w:type="dxa"/>
            <w:vAlign w:val="center"/>
          </w:tcPr>
          <w:p w14:paraId="6D60D013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61B6AD4" w14:textId="77777777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2BEAF4A3" w14:textId="77777777" w:rsidTr="00923D7D">
        <w:tc>
          <w:tcPr>
            <w:tcW w:w="851" w:type="dxa"/>
            <w:vAlign w:val="center"/>
          </w:tcPr>
          <w:p w14:paraId="6871454C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C7C6992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ekonomiczno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54B12B4F" w14:textId="77777777" w:rsidTr="00923D7D">
        <w:tc>
          <w:tcPr>
            <w:tcW w:w="851" w:type="dxa"/>
            <w:vAlign w:val="center"/>
          </w:tcPr>
          <w:p w14:paraId="6FB7C896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7897053F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2BD765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5A8D0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9E1AA4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20F9801" w14:textId="77777777" w:rsidTr="004465A4">
        <w:tc>
          <w:tcPr>
            <w:tcW w:w="1560" w:type="dxa"/>
            <w:vAlign w:val="center"/>
          </w:tcPr>
          <w:p w14:paraId="314F1481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41D2779C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94EA8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73" w:type="dxa"/>
            <w:vAlign w:val="center"/>
          </w:tcPr>
          <w:p w14:paraId="42437C98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2FE8BF2F" w14:textId="77777777" w:rsidTr="004465A4">
        <w:tc>
          <w:tcPr>
            <w:tcW w:w="1560" w:type="dxa"/>
          </w:tcPr>
          <w:p w14:paraId="1B472E77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14CE4561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</w:tcPr>
          <w:p w14:paraId="48484BEA" w14:textId="77777777" w:rsidR="00E70B36" w:rsidRDefault="00E70B36" w:rsidP="00E94E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00E6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18953A42" w14:textId="77777777" w:rsidR="00681A29" w:rsidRPr="00681A29" w:rsidRDefault="00681A29" w:rsidP="00E94E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21C0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681A29" w:rsidRPr="009C54AE" w14:paraId="49FF815E" w14:textId="77777777" w:rsidTr="004465A4">
        <w:tc>
          <w:tcPr>
            <w:tcW w:w="1560" w:type="dxa"/>
          </w:tcPr>
          <w:p w14:paraId="0EFB3350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55EC313E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</w:tcPr>
          <w:p w14:paraId="612A05AB" w14:textId="77777777" w:rsidR="00681A29" w:rsidRPr="00681A29" w:rsidRDefault="00681A29" w:rsidP="00E94EA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F50DAC">
              <w:rPr>
                <w:rFonts w:ascii="Corbel" w:hAnsi="Corbel"/>
                <w:sz w:val="24"/>
                <w:szCs w:val="24"/>
              </w:rPr>
              <w:t>02</w:t>
            </w:r>
          </w:p>
          <w:p w14:paraId="24284B69" w14:textId="77777777" w:rsidR="00681A29" w:rsidRPr="00681A29" w:rsidRDefault="00681A29" w:rsidP="00E94EA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50DAC">
              <w:rPr>
                <w:rFonts w:ascii="Corbel" w:hAnsi="Corbel"/>
                <w:sz w:val="24"/>
                <w:szCs w:val="24"/>
              </w:rPr>
              <w:t>3</w:t>
            </w:r>
          </w:p>
          <w:p w14:paraId="38E1D044" w14:textId="77777777" w:rsidR="00681A29" w:rsidRPr="00F50DAC" w:rsidRDefault="00F50DAC" w:rsidP="00E94EA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5718E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81A29" w:rsidRPr="009C54AE" w14:paraId="63BE4B1F" w14:textId="77777777" w:rsidTr="004465A4">
        <w:tc>
          <w:tcPr>
            <w:tcW w:w="1560" w:type="dxa"/>
          </w:tcPr>
          <w:p w14:paraId="6A12C39F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CE787BF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</w:tcPr>
          <w:p w14:paraId="094F9430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ED2CFB">
              <w:rPr>
                <w:rFonts w:ascii="Corbel" w:hAnsi="Corbel"/>
                <w:sz w:val="24"/>
                <w:szCs w:val="24"/>
              </w:rPr>
              <w:t>6</w:t>
            </w:r>
          </w:p>
          <w:p w14:paraId="4CF4BB32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08</w:t>
            </w:r>
          </w:p>
        </w:tc>
      </w:tr>
      <w:tr w:rsidR="00681A29" w:rsidRPr="009C54AE" w14:paraId="024ECCCA" w14:textId="77777777" w:rsidTr="004465A4">
        <w:tc>
          <w:tcPr>
            <w:tcW w:w="1560" w:type="dxa"/>
          </w:tcPr>
          <w:p w14:paraId="1654DBED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5085C9A5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</w:tcPr>
          <w:p w14:paraId="3795A1C6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56550A">
              <w:rPr>
                <w:rFonts w:ascii="Corbel" w:hAnsi="Corbel"/>
                <w:sz w:val="24"/>
                <w:szCs w:val="24"/>
              </w:rPr>
              <w:t>U10</w:t>
            </w:r>
          </w:p>
          <w:p w14:paraId="026BF2D0" w14:textId="77777777" w:rsidR="00681A29" w:rsidRPr="00681A29" w:rsidRDefault="00681A29" w:rsidP="00E94E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56550A">
              <w:rPr>
                <w:rFonts w:ascii="Corbel" w:hAnsi="Corbel"/>
                <w:sz w:val="24"/>
                <w:szCs w:val="24"/>
              </w:rPr>
              <w:t>U11</w:t>
            </w:r>
          </w:p>
        </w:tc>
      </w:tr>
    </w:tbl>
    <w:p w14:paraId="24130F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538D4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25EED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EBF922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F63BBA" w14:textId="77777777" w:rsidTr="00923D7D">
        <w:tc>
          <w:tcPr>
            <w:tcW w:w="9639" w:type="dxa"/>
          </w:tcPr>
          <w:p w14:paraId="2656B1F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2C747C78" w14:textId="77777777" w:rsidTr="00923D7D">
        <w:tc>
          <w:tcPr>
            <w:tcW w:w="9639" w:type="dxa"/>
          </w:tcPr>
          <w:p w14:paraId="0F5E3719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738E7564" w14:textId="77777777" w:rsidTr="00923D7D">
        <w:tc>
          <w:tcPr>
            <w:tcW w:w="9639" w:type="dxa"/>
          </w:tcPr>
          <w:p w14:paraId="0BD7DEE4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4BDDB3F3" w14:textId="77777777" w:rsidTr="00923D7D">
        <w:tc>
          <w:tcPr>
            <w:tcW w:w="9639" w:type="dxa"/>
          </w:tcPr>
          <w:p w14:paraId="3B3A6FBF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16E8B3D7" w14:textId="77777777" w:rsidTr="002623F7">
        <w:tc>
          <w:tcPr>
            <w:tcW w:w="9639" w:type="dxa"/>
          </w:tcPr>
          <w:p w14:paraId="134D48A6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Optymalizacja procesu podejmowania decyzji z wykorzystaniem dodatku Solver.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7E42CC7E" w14:textId="77777777" w:rsidTr="00923D7D">
        <w:tc>
          <w:tcPr>
            <w:tcW w:w="9639" w:type="dxa"/>
          </w:tcPr>
          <w:p w14:paraId="78480709" w14:textId="77777777" w:rsidR="00E8382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Rozwiązywanie równań z jedną niewiadomą za pomocą narzędzia Szukaj wyniku. Tworzenie i zarządzanie scenariuszami, raporty wrażliwości.</w:t>
            </w:r>
          </w:p>
        </w:tc>
      </w:tr>
      <w:tr w:rsidR="006E6145" w:rsidRPr="009C54AE" w14:paraId="564CC7CF" w14:textId="77777777" w:rsidTr="00923D7D">
        <w:tc>
          <w:tcPr>
            <w:tcW w:w="9639" w:type="dxa"/>
          </w:tcPr>
          <w:p w14:paraId="63ABF116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Przygotowywanie budżetów przychodów, kosztów i płatności.</w:t>
            </w:r>
          </w:p>
        </w:tc>
      </w:tr>
      <w:tr w:rsidR="006E6145" w:rsidRPr="009C54AE" w14:paraId="6B03087F" w14:textId="77777777" w:rsidTr="00923D7D">
        <w:tc>
          <w:tcPr>
            <w:tcW w:w="9639" w:type="dxa"/>
          </w:tcPr>
          <w:p w14:paraId="5A9A42D7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koszów produkcji.</w:t>
            </w:r>
          </w:p>
        </w:tc>
      </w:tr>
      <w:tr w:rsidR="006E6145" w:rsidRPr="009C54AE" w14:paraId="6DF190E9" w14:textId="77777777" w:rsidTr="00923D7D">
        <w:tc>
          <w:tcPr>
            <w:tcW w:w="9639" w:type="dxa"/>
          </w:tcPr>
          <w:p w14:paraId="6E69DA88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67511E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B9A3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85900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605DD" w14:textId="77777777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</w:p>
    <w:p w14:paraId="59FBEB5D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3081473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A951F0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D455E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6DEFD9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11CE424" w14:textId="77777777" w:rsidTr="00E361AA">
        <w:tc>
          <w:tcPr>
            <w:tcW w:w="1822" w:type="dxa"/>
            <w:vAlign w:val="center"/>
          </w:tcPr>
          <w:p w14:paraId="257617E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82" w:type="dxa"/>
            <w:vAlign w:val="center"/>
          </w:tcPr>
          <w:p w14:paraId="3E7EB3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E94E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DA71EC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2F53E50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86DE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A44EB" w:rsidRPr="009C54AE" w14:paraId="683D08C5" w14:textId="77777777" w:rsidTr="00E361AA">
        <w:tc>
          <w:tcPr>
            <w:tcW w:w="1822" w:type="dxa"/>
          </w:tcPr>
          <w:p w14:paraId="1C68F1E0" w14:textId="77777777" w:rsidR="006A44EB" w:rsidRPr="009C54AE" w:rsidRDefault="006A44EB" w:rsidP="009702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</w:t>
            </w:r>
            <w:r w:rsidR="00970220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82" w:type="dxa"/>
          </w:tcPr>
          <w:p w14:paraId="0113EC14" w14:textId="77777777" w:rsidR="006A44EB" w:rsidRPr="006A44EB" w:rsidRDefault="006A44EB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16" w:type="dxa"/>
          </w:tcPr>
          <w:p w14:paraId="74547C9A" w14:textId="5EBF92D7" w:rsidR="006A44EB" w:rsidRPr="006A44EB" w:rsidRDefault="00E361AA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E361AA" w:rsidRPr="009C54AE" w14:paraId="6518EC05" w14:textId="77777777" w:rsidTr="00E361AA">
        <w:tc>
          <w:tcPr>
            <w:tcW w:w="1822" w:type="dxa"/>
          </w:tcPr>
          <w:p w14:paraId="08865772" w14:textId="77777777" w:rsidR="00E361AA" w:rsidRPr="009C54AE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24D556C8" w14:textId="77777777" w:rsidR="00E361AA" w:rsidRPr="006A44EB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276EEA22" w14:textId="7CE9CC15" w:rsidR="00E361AA" w:rsidRPr="006A44EB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E361AA" w:rsidRPr="009C54AE" w14:paraId="1817AE7C" w14:textId="77777777" w:rsidTr="00E361AA">
        <w:tc>
          <w:tcPr>
            <w:tcW w:w="1822" w:type="dxa"/>
          </w:tcPr>
          <w:p w14:paraId="08237B93" w14:textId="77777777" w:rsidR="00E361AA" w:rsidRPr="009C54AE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54485E43" w14:textId="77777777" w:rsidR="00E361AA" w:rsidRPr="006A44EB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77552274" w14:textId="380BC1AF" w:rsidR="00E361AA" w:rsidRPr="006A44EB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E361AA" w:rsidRPr="009C54AE" w14:paraId="0BD977B0" w14:textId="77777777" w:rsidTr="00E361AA">
        <w:tc>
          <w:tcPr>
            <w:tcW w:w="1822" w:type="dxa"/>
          </w:tcPr>
          <w:p w14:paraId="5F8D85B7" w14:textId="77777777" w:rsidR="00E361AA" w:rsidRPr="009C54AE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534F9FEF" w14:textId="77777777" w:rsidR="00E361AA" w:rsidRPr="006A44EB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6" w:type="dxa"/>
          </w:tcPr>
          <w:p w14:paraId="30B78797" w14:textId="6EF870CB" w:rsidR="00E361AA" w:rsidRPr="006A44EB" w:rsidRDefault="00E361AA" w:rsidP="00E361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</w:tbl>
    <w:p w14:paraId="30D1478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7B1961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2D7522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0359BE" w14:textId="77777777" w:rsidTr="00923D7D">
        <w:tc>
          <w:tcPr>
            <w:tcW w:w="9670" w:type="dxa"/>
          </w:tcPr>
          <w:p w14:paraId="3977C104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4234934A" w14:textId="77777777" w:rsidR="0085747A" w:rsidRPr="00FE1386" w:rsidRDefault="00160124" w:rsidP="00160124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00160124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00AB5427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427" w:rsidRPr="00AB5427">
              <w:rPr>
                <w:rFonts w:ascii="Corbel" w:hAnsi="Corbel"/>
                <w:sz w:val="24"/>
                <w:szCs w:val="24"/>
              </w:rPr>
              <w:t>Ocena 4,0 wymaga zdobycia 75% maksymalnej ilości punktów przypisanych przez prowadzących zajęcia do</w:t>
            </w:r>
            <w:r w:rsidR="00AB5427" w:rsidRPr="00FE1386"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 w:rsidR="00AB5427" w:rsidRPr="00AB5427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</w:t>
            </w:r>
            <w:r w:rsidR="00AB542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996C2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AC2D4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350CF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DA7550D" w14:textId="77777777" w:rsidTr="003E1941">
        <w:tc>
          <w:tcPr>
            <w:tcW w:w="4962" w:type="dxa"/>
            <w:vAlign w:val="center"/>
          </w:tcPr>
          <w:p w14:paraId="1E3A5C7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FF9CF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18DEDFCB" w14:textId="77777777" w:rsidTr="008F249F">
        <w:trPr>
          <w:trHeight w:hRule="exact" w:val="585"/>
        </w:trPr>
        <w:tc>
          <w:tcPr>
            <w:tcW w:w="4962" w:type="dxa"/>
          </w:tcPr>
          <w:p w14:paraId="4776CDC8" w14:textId="27ED6E30" w:rsidR="00B07B3E" w:rsidRPr="00B07B3E" w:rsidRDefault="008F249F" w:rsidP="00303C5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33C14773" w14:textId="77777777" w:rsidR="00B07B3E" w:rsidRPr="009C54AE" w:rsidRDefault="00E45514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07B3E" w:rsidRPr="009C54AE" w14:paraId="048000A3" w14:textId="77777777" w:rsidTr="008F249F">
        <w:trPr>
          <w:trHeight w:hRule="exact" w:val="569"/>
        </w:trPr>
        <w:tc>
          <w:tcPr>
            <w:tcW w:w="4962" w:type="dxa"/>
          </w:tcPr>
          <w:p w14:paraId="393C407E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830221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7F59C74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0EDCEE37" w14:textId="77777777" w:rsidTr="00923D7D">
        <w:tc>
          <w:tcPr>
            <w:tcW w:w="4962" w:type="dxa"/>
          </w:tcPr>
          <w:p w14:paraId="3DA50F4F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04915FB" w14:textId="77777777" w:rsidR="00331122" w:rsidRPr="00521803" w:rsidRDefault="00331122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4205C1CB" w14:textId="77777777" w:rsidTr="00923D7D">
        <w:tc>
          <w:tcPr>
            <w:tcW w:w="4962" w:type="dxa"/>
          </w:tcPr>
          <w:p w14:paraId="4CAB780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2816F6" w14:textId="77777777" w:rsidR="0085747A" w:rsidRPr="00846D04" w:rsidRDefault="00F7504C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</w:t>
            </w:r>
            <w:r w:rsidR="00454CCC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  <w:tr w:rsidR="0085747A" w:rsidRPr="009C54AE" w14:paraId="169ECFC7" w14:textId="77777777" w:rsidTr="00923D7D">
        <w:tc>
          <w:tcPr>
            <w:tcW w:w="4962" w:type="dxa"/>
          </w:tcPr>
          <w:p w14:paraId="71E86E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D8721D" w14:textId="77777777" w:rsidR="0085747A" w:rsidRPr="00846D04" w:rsidRDefault="00F7504C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595C7E7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22D51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569E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83F7A90" w14:textId="77777777" w:rsidTr="00E94EA8">
        <w:trPr>
          <w:trHeight w:val="397"/>
        </w:trPr>
        <w:tc>
          <w:tcPr>
            <w:tcW w:w="2359" w:type="pct"/>
          </w:tcPr>
          <w:p w14:paraId="6B0A08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AF15B10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7773D92" w14:textId="77777777" w:rsidTr="00E94EA8">
        <w:trPr>
          <w:trHeight w:val="397"/>
        </w:trPr>
        <w:tc>
          <w:tcPr>
            <w:tcW w:w="2359" w:type="pct"/>
          </w:tcPr>
          <w:p w14:paraId="564DA2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B64DCCA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482048B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F5480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ED8EDD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D1D5C" w14:paraId="5831ACC3" w14:textId="77777777" w:rsidTr="00E94EA8">
        <w:trPr>
          <w:trHeight w:val="397"/>
        </w:trPr>
        <w:tc>
          <w:tcPr>
            <w:tcW w:w="5000" w:type="pct"/>
          </w:tcPr>
          <w:p w14:paraId="432A0F7A" w14:textId="77777777" w:rsidR="0085747A" w:rsidRPr="00CD1D5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1D5C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3FA08D24" w14:textId="79CBB2A4" w:rsidR="00FE1386" w:rsidRPr="00CD1D5C" w:rsidRDefault="00C71789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 / red. nauk. Celina M. Olszak. - Katowice: Wydawnictwo Uniwersytetu Ekonomicznego, 2014</w:t>
            </w:r>
            <w:r w:rsidR="00FE1386"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0D538568" w14:textId="16913205" w:rsidR="00C93776" w:rsidRPr="00CD1D5C" w:rsidRDefault="00126665" w:rsidP="00605B96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b w:val="0"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</w:t>
            </w:r>
            <w:proofErr w:type="gramStart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biznes :</w:t>
            </w:r>
            <w:proofErr w:type="gramEnd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wybrane zagadnienia / red. Marzena Pankiewicz - Białystok: Wydawnictwo Wyższej Szkoły Finansów i Zarządzania, cop. 2008.</w:t>
            </w:r>
          </w:p>
        </w:tc>
      </w:tr>
      <w:tr w:rsidR="0085747A" w:rsidRPr="00CD1D5C" w14:paraId="6619A9DE" w14:textId="77777777" w:rsidTr="00E94EA8">
        <w:trPr>
          <w:trHeight w:val="397"/>
        </w:trPr>
        <w:tc>
          <w:tcPr>
            <w:tcW w:w="5000" w:type="pct"/>
          </w:tcPr>
          <w:p w14:paraId="04BDA7B5" w14:textId="77777777" w:rsidR="00605B96" w:rsidRPr="00CD1D5C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1D5C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7AD78FAF" w14:textId="46AABB39" w:rsidR="007918CB" w:rsidRPr="00CD1D5C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Rachunkowość od podstaw: zbiór rozwiązań / Danuta Małkowska. - Wyd. 9.  - </w:t>
            </w:r>
            <w:proofErr w:type="gramStart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Gdańsk :</w:t>
            </w:r>
            <w:proofErr w:type="gramEnd"/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Ośrodek Doradztwa i Doskonalenia Kadr, 2012</w:t>
            </w:r>
            <w:r w:rsidR="00FE1386"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B030F9" w14:textId="2D002657" w:rsidR="00FE1386" w:rsidRPr="00CD1D5C" w:rsidRDefault="00FA357C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Podstawy rachunkowości: od teorii do praktyki / Piotr Szczypa (red.). - Wydanie IV.  - Warszawa: CeDeWu, 2020</w:t>
            </w:r>
            <w:r w:rsidR="00FE1386" w:rsidRPr="00CD1D5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45398CD" w14:textId="5B38A7C8" w:rsidR="00C93776" w:rsidRPr="00CD1D5C" w:rsidRDefault="00FA357C" w:rsidP="00C9377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b w:val="0"/>
                <w:smallCaps w:val="0"/>
                <w:szCs w:val="24"/>
              </w:rPr>
            </w:pPr>
            <w:r w:rsidRPr="00CD1D5C">
              <w:rPr>
                <w:rFonts w:ascii="Corbel" w:hAnsi="Corbel"/>
                <w:b w:val="0"/>
                <w:smallCaps w:val="0"/>
                <w:szCs w:val="24"/>
              </w:rPr>
              <w:t xml:space="preserve">Wykorzystanie Internetu w analizie otoczenia </w:t>
            </w:r>
            <w:proofErr w:type="gramStart"/>
            <w:r w:rsidRPr="00CD1D5C">
              <w:rPr>
                <w:rFonts w:ascii="Corbel" w:hAnsi="Corbel"/>
                <w:b w:val="0"/>
                <w:smallCaps w:val="0"/>
                <w:szCs w:val="24"/>
              </w:rPr>
              <w:t>przedsiębiorstwa :</w:t>
            </w:r>
            <w:proofErr w:type="gramEnd"/>
            <w:r w:rsidRPr="00CD1D5C">
              <w:rPr>
                <w:rFonts w:ascii="Corbel" w:hAnsi="Corbel"/>
                <w:b w:val="0"/>
                <w:smallCaps w:val="0"/>
                <w:szCs w:val="24"/>
              </w:rPr>
              <w:t xml:space="preserve"> algorytmy ponownych odwiedzin źródeł / Ilona Nawrot. - Poznań: Wydawnictwo Wyższej Szkoły Bankowej, 2013.</w:t>
            </w:r>
          </w:p>
        </w:tc>
      </w:tr>
    </w:tbl>
    <w:p w14:paraId="019688BD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085B0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DF7E8" w14:textId="77777777" w:rsidR="00472153" w:rsidRDefault="00472153" w:rsidP="00C16ABF">
      <w:pPr>
        <w:spacing w:after="0" w:line="240" w:lineRule="auto"/>
      </w:pPr>
      <w:r>
        <w:separator/>
      </w:r>
    </w:p>
  </w:endnote>
  <w:endnote w:type="continuationSeparator" w:id="0">
    <w:p w14:paraId="60BF604B" w14:textId="77777777" w:rsidR="00472153" w:rsidRDefault="004721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3F0A8" w14:textId="77777777" w:rsidR="00472153" w:rsidRDefault="00472153" w:rsidP="00C16ABF">
      <w:pPr>
        <w:spacing w:after="0" w:line="240" w:lineRule="auto"/>
      </w:pPr>
      <w:r>
        <w:separator/>
      </w:r>
    </w:p>
  </w:footnote>
  <w:footnote w:type="continuationSeparator" w:id="0">
    <w:p w14:paraId="5626637A" w14:textId="77777777" w:rsidR="00472153" w:rsidRDefault="00472153" w:rsidP="00C16ABF">
      <w:pPr>
        <w:spacing w:after="0" w:line="240" w:lineRule="auto"/>
      </w:pPr>
      <w:r>
        <w:continuationSeparator/>
      </w:r>
    </w:p>
  </w:footnote>
  <w:footnote w:id="1">
    <w:p w14:paraId="5371FB21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889167">
    <w:abstractNumId w:val="1"/>
  </w:num>
  <w:num w:numId="2" w16cid:durableId="1957562821">
    <w:abstractNumId w:val="5"/>
  </w:num>
  <w:num w:numId="3" w16cid:durableId="1088113743">
    <w:abstractNumId w:val="3"/>
  </w:num>
  <w:num w:numId="4" w16cid:durableId="2031373976">
    <w:abstractNumId w:val="0"/>
  </w:num>
  <w:num w:numId="5" w16cid:durableId="211426823">
    <w:abstractNumId w:val="2"/>
  </w:num>
  <w:num w:numId="6" w16cid:durableId="64370651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2A51"/>
    <w:rsid w:val="00042D2E"/>
    <w:rsid w:val="00044C82"/>
    <w:rsid w:val="000566F8"/>
    <w:rsid w:val="00070ED6"/>
    <w:rsid w:val="000742DC"/>
    <w:rsid w:val="00076E63"/>
    <w:rsid w:val="00081DA6"/>
    <w:rsid w:val="00084C12"/>
    <w:rsid w:val="00085FAF"/>
    <w:rsid w:val="000903A5"/>
    <w:rsid w:val="0009462C"/>
    <w:rsid w:val="00094B12"/>
    <w:rsid w:val="00096C46"/>
    <w:rsid w:val="00096D3D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E3213"/>
    <w:rsid w:val="000E4C51"/>
    <w:rsid w:val="000F1C57"/>
    <w:rsid w:val="000F5615"/>
    <w:rsid w:val="001075BD"/>
    <w:rsid w:val="00112794"/>
    <w:rsid w:val="0012560E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6A03"/>
    <w:rsid w:val="001737CF"/>
    <w:rsid w:val="0017403A"/>
    <w:rsid w:val="001756ED"/>
    <w:rsid w:val="00176083"/>
    <w:rsid w:val="001766C6"/>
    <w:rsid w:val="00180A34"/>
    <w:rsid w:val="00183215"/>
    <w:rsid w:val="00192F37"/>
    <w:rsid w:val="001A70D2"/>
    <w:rsid w:val="001B3D73"/>
    <w:rsid w:val="001B49D7"/>
    <w:rsid w:val="001C765D"/>
    <w:rsid w:val="001D2387"/>
    <w:rsid w:val="001D48CC"/>
    <w:rsid w:val="001D657B"/>
    <w:rsid w:val="001D7B54"/>
    <w:rsid w:val="001E0209"/>
    <w:rsid w:val="001E0C12"/>
    <w:rsid w:val="001F2BEC"/>
    <w:rsid w:val="001F2CA2"/>
    <w:rsid w:val="002008AB"/>
    <w:rsid w:val="0020213E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64F6"/>
    <w:rsid w:val="00257ED3"/>
    <w:rsid w:val="00260408"/>
    <w:rsid w:val="002623F7"/>
    <w:rsid w:val="00267FB7"/>
    <w:rsid w:val="00281FF2"/>
    <w:rsid w:val="002857DE"/>
    <w:rsid w:val="00291567"/>
    <w:rsid w:val="002A01A7"/>
    <w:rsid w:val="002A2389"/>
    <w:rsid w:val="002A671D"/>
    <w:rsid w:val="002B4D55"/>
    <w:rsid w:val="002B586A"/>
    <w:rsid w:val="002B5EA0"/>
    <w:rsid w:val="002B6119"/>
    <w:rsid w:val="002C1F06"/>
    <w:rsid w:val="002C5CDE"/>
    <w:rsid w:val="002D73D4"/>
    <w:rsid w:val="002E5F76"/>
    <w:rsid w:val="002F02A3"/>
    <w:rsid w:val="002F38F9"/>
    <w:rsid w:val="002F4ABE"/>
    <w:rsid w:val="003018BA"/>
    <w:rsid w:val="00303C50"/>
    <w:rsid w:val="00305C92"/>
    <w:rsid w:val="003151C5"/>
    <w:rsid w:val="00323E14"/>
    <w:rsid w:val="00331122"/>
    <w:rsid w:val="003343CF"/>
    <w:rsid w:val="0034140F"/>
    <w:rsid w:val="00346FE9"/>
    <w:rsid w:val="0034759A"/>
    <w:rsid w:val="003503F6"/>
    <w:rsid w:val="003530DD"/>
    <w:rsid w:val="003605B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49"/>
    <w:rsid w:val="00464490"/>
    <w:rsid w:val="004652C2"/>
    <w:rsid w:val="00471326"/>
    <w:rsid w:val="00472153"/>
    <w:rsid w:val="00474B50"/>
    <w:rsid w:val="0047598D"/>
    <w:rsid w:val="004833BD"/>
    <w:rsid w:val="004840FD"/>
    <w:rsid w:val="00490F7D"/>
    <w:rsid w:val="00491678"/>
    <w:rsid w:val="004968E2"/>
    <w:rsid w:val="00497F6F"/>
    <w:rsid w:val="004A3EEA"/>
    <w:rsid w:val="004A4D1F"/>
    <w:rsid w:val="004D5282"/>
    <w:rsid w:val="004E1B7C"/>
    <w:rsid w:val="004F1551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85704"/>
    <w:rsid w:val="00592D46"/>
    <w:rsid w:val="0059544B"/>
    <w:rsid w:val="005A0855"/>
    <w:rsid w:val="005A3196"/>
    <w:rsid w:val="005A5D72"/>
    <w:rsid w:val="005C080F"/>
    <w:rsid w:val="005C55E5"/>
    <w:rsid w:val="005C5ADE"/>
    <w:rsid w:val="005C696A"/>
    <w:rsid w:val="005E089A"/>
    <w:rsid w:val="005E6E85"/>
    <w:rsid w:val="005F31D2"/>
    <w:rsid w:val="00603281"/>
    <w:rsid w:val="00605B96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1440"/>
    <w:rsid w:val="00703BF7"/>
    <w:rsid w:val="007072BA"/>
    <w:rsid w:val="00713C5A"/>
    <w:rsid w:val="0071620A"/>
    <w:rsid w:val="00724148"/>
    <w:rsid w:val="00724677"/>
    <w:rsid w:val="00725459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83626"/>
    <w:rsid w:val="00790E27"/>
    <w:rsid w:val="007918CB"/>
    <w:rsid w:val="007A4022"/>
    <w:rsid w:val="007A510D"/>
    <w:rsid w:val="007A6E6E"/>
    <w:rsid w:val="007C3299"/>
    <w:rsid w:val="007C3BCC"/>
    <w:rsid w:val="007D6E56"/>
    <w:rsid w:val="007E798D"/>
    <w:rsid w:val="007E7FFB"/>
    <w:rsid w:val="007F4155"/>
    <w:rsid w:val="0081331F"/>
    <w:rsid w:val="0081707E"/>
    <w:rsid w:val="00824D71"/>
    <w:rsid w:val="008272CB"/>
    <w:rsid w:val="00832B99"/>
    <w:rsid w:val="00842C6F"/>
    <w:rsid w:val="008449B3"/>
    <w:rsid w:val="00846D04"/>
    <w:rsid w:val="008471C4"/>
    <w:rsid w:val="0085747A"/>
    <w:rsid w:val="0086205A"/>
    <w:rsid w:val="00865492"/>
    <w:rsid w:val="0088030C"/>
    <w:rsid w:val="00881601"/>
    <w:rsid w:val="00884922"/>
    <w:rsid w:val="00885F64"/>
    <w:rsid w:val="008917F9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6E29"/>
    <w:rsid w:val="0090082C"/>
    <w:rsid w:val="00916188"/>
    <w:rsid w:val="00921687"/>
    <w:rsid w:val="00923D7D"/>
    <w:rsid w:val="0094491A"/>
    <w:rsid w:val="009508DF"/>
    <w:rsid w:val="00950DAC"/>
    <w:rsid w:val="00954A07"/>
    <w:rsid w:val="0095771C"/>
    <w:rsid w:val="00963A97"/>
    <w:rsid w:val="00970220"/>
    <w:rsid w:val="00997F14"/>
    <w:rsid w:val="009A78D9"/>
    <w:rsid w:val="009C3E31"/>
    <w:rsid w:val="009C54AE"/>
    <w:rsid w:val="009C788E"/>
    <w:rsid w:val="009D192F"/>
    <w:rsid w:val="009D5B44"/>
    <w:rsid w:val="009D72FF"/>
    <w:rsid w:val="009E2B3E"/>
    <w:rsid w:val="009E3A33"/>
    <w:rsid w:val="009E3B41"/>
    <w:rsid w:val="009F3C5C"/>
    <w:rsid w:val="009F4610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B053C"/>
    <w:rsid w:val="00AB5427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6142"/>
    <w:rsid w:val="00B06D95"/>
    <w:rsid w:val="00B07B3E"/>
    <w:rsid w:val="00B135B1"/>
    <w:rsid w:val="00B22F29"/>
    <w:rsid w:val="00B30E50"/>
    <w:rsid w:val="00B3130B"/>
    <w:rsid w:val="00B3238A"/>
    <w:rsid w:val="00B40ADB"/>
    <w:rsid w:val="00B41FFF"/>
    <w:rsid w:val="00B43B77"/>
    <w:rsid w:val="00B43E80"/>
    <w:rsid w:val="00B52453"/>
    <w:rsid w:val="00B558D5"/>
    <w:rsid w:val="00B607DB"/>
    <w:rsid w:val="00B66281"/>
    <w:rsid w:val="00B66529"/>
    <w:rsid w:val="00B75946"/>
    <w:rsid w:val="00B8056E"/>
    <w:rsid w:val="00B819C8"/>
    <w:rsid w:val="00B82308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358B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89"/>
    <w:rsid w:val="00CD1D5C"/>
    <w:rsid w:val="00CE4A18"/>
    <w:rsid w:val="00CE51D6"/>
    <w:rsid w:val="00CE5BAC"/>
    <w:rsid w:val="00CF25BE"/>
    <w:rsid w:val="00CF78ED"/>
    <w:rsid w:val="00D02B25"/>
    <w:rsid w:val="00D02EBA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711"/>
    <w:rsid w:val="00DA2114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361AA"/>
    <w:rsid w:val="00E41BB8"/>
    <w:rsid w:val="00E45514"/>
    <w:rsid w:val="00E51E44"/>
    <w:rsid w:val="00E63348"/>
    <w:rsid w:val="00E659E3"/>
    <w:rsid w:val="00E70B36"/>
    <w:rsid w:val="00E7533E"/>
    <w:rsid w:val="00E77E88"/>
    <w:rsid w:val="00E8095E"/>
    <w:rsid w:val="00E8107D"/>
    <w:rsid w:val="00E8382A"/>
    <w:rsid w:val="00E939FF"/>
    <w:rsid w:val="00E94EA8"/>
    <w:rsid w:val="00EA388E"/>
    <w:rsid w:val="00EB0532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F0486A"/>
    <w:rsid w:val="00F070AB"/>
    <w:rsid w:val="00F14E21"/>
    <w:rsid w:val="00F152F0"/>
    <w:rsid w:val="00F21C09"/>
    <w:rsid w:val="00F27A7B"/>
    <w:rsid w:val="00F406BC"/>
    <w:rsid w:val="00F50DAC"/>
    <w:rsid w:val="00F617C3"/>
    <w:rsid w:val="00F63966"/>
    <w:rsid w:val="00F7066B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503F"/>
    <w:rsid w:val="00FD6A6B"/>
    <w:rsid w:val="00FD7589"/>
    <w:rsid w:val="00FE1386"/>
    <w:rsid w:val="00FF016A"/>
    <w:rsid w:val="00FF1401"/>
    <w:rsid w:val="00FF51C0"/>
    <w:rsid w:val="00FF5E7D"/>
    <w:rsid w:val="164DE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950A"/>
  <w15:chartTrackingRefBased/>
  <w15:docId w15:val="{E885C2FE-F0E1-46FF-B61D-B1171F3D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paragraph" w:customStyle="1" w:styleId="paragraph">
    <w:name w:val="paragraph"/>
    <w:basedOn w:val="Normalny"/>
    <w:rsid w:val="00CD1D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D1D5C"/>
  </w:style>
  <w:style w:type="character" w:customStyle="1" w:styleId="spellingerror">
    <w:name w:val="spellingerror"/>
    <w:basedOn w:val="Domylnaczcionkaakapitu"/>
    <w:rsid w:val="00CD1D5C"/>
  </w:style>
  <w:style w:type="character" w:customStyle="1" w:styleId="eop">
    <w:name w:val="eop"/>
    <w:basedOn w:val="Domylnaczcionkaakapitu"/>
    <w:rsid w:val="00CD1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7768E-768C-4938-987F-81A68C42B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EC282-07BD-4ADA-ABAF-41AE172F2C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A409A9-F509-4CC9-82F7-D036A2FA0B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2809F9-295B-481A-B55B-E715EE9D0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911</Words>
  <Characters>5466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136</cp:revision>
  <cp:lastPrinted>2017-04-27T18:28:00Z</cp:lastPrinted>
  <dcterms:created xsi:type="dcterms:W3CDTF">2020-12-02T19:58:00Z</dcterms:created>
  <dcterms:modified xsi:type="dcterms:W3CDTF">2025-06-27T09:01:00Z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